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Maidstone and Malling</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Maidstone and Malling</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Maidstone and Malling</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Maidstone and Malling</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Maidstone and Malling</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Maidstone and Malling are estimated to have a score of 1-2 on the PGSI (low-risk gambling), whilst </w:t>
      </w:r>
      <w:r w:rsidRPr="00773DF7">
        <w:rPr>
          <w:rFonts w:ascii="Libre Franklin Light" w:hAnsi="Libre Franklin Light" w:cs="Calibri Light"/>
          <w:b/>
          <w:bCs/>
          <w:color w:val="C45911" w:themeColor="accent2" w:themeShade="BF"/>
        </w:rPr>
        <w:t xml:space="preserve">3.6%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60.7% </w:t>
      </w:r>
      <w:r w:rsidRPr="004747BF">
        <w:rPr>
          <w:rFonts w:ascii="Libre Franklin Light" w:eastAsia="Times New Roman" w:hAnsi="Libre Franklin Light" w:cs="Calibri Light"/>
        </w:rPr>
        <w:t xml:space="preserve">of those respondents classified as PGSI 8+ in Maidstone and Malling</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Maidstone and Malling is estimated to be </w:t>
      </w:r>
      <w:r w:rsidRPr="00773DF7">
        <w:rPr>
          <w:rFonts w:ascii="Libre Franklin Light" w:eastAsia="Times New Roman" w:hAnsi="Libre Franklin Light" w:cs="Calibri Light"/>
          <w:b/>
          <w:bCs/>
          <w:color w:val="C45911" w:themeColor="accent2" w:themeShade="BF"/>
        </w:rPr>
        <w:t xml:space="preserve">£1,829,367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Maidstone and Malling</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Maidstone and Malling</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Maidstone and Malling</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Maidstone and Malling</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Maidstone and Malling.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Maidstone and Malling</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Maidstone and Malling.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Maidstone and Malling</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17.6%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Maidstone and Malling</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similar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60.7%</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Maidstone and Malling.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Maidstone and Malling</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27.0%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Maidstone and Malling</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Maidstone and Malling</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59.3%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Maidstone and Malling</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Maidstone and Malling</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Maidstone and Malling</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£1,829,367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Maidstone and Malling</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£29,797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£616,227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£44,144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£12,416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£22,762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£1,104,021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£1,829,367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Maidstone and Malling</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Maidstone and Malling</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21.3%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Maidstone and Malling</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17.0%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Maidstone and Malling</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12.2%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Maidstone and Malling</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Maidstone and Malling</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52.9%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Maidstone and Malling</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similar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21.3%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Maidstone and Malling</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17.0%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Maidstone and Malling</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12.2%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Maidstone and Malling</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Maidstone and Malling</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52.9%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Maidstone and Malling</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BA968A04-DFC3-42DA-BCB1-D33AA83BFA01}"/>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